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2838" w:rsidRDefault="00172838" w:rsidP="001728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RAYNER</w:t>
      </w:r>
      <w:r>
        <w:rPr>
          <w:rFonts w:ascii="Times New Roman" w:hAnsi="Times New Roman" w:cs="Times New Roman"/>
        </w:rPr>
        <w:t xml:space="preserve">  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172838" w:rsidRDefault="00172838" w:rsidP="001728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Hensall</w:t>
      </w:r>
      <w:proofErr w:type="spellEnd"/>
      <w:r>
        <w:rPr>
          <w:rFonts w:ascii="Times New Roman" w:hAnsi="Times New Roman" w:cs="Times New Roman"/>
        </w:rPr>
        <w:t xml:space="preserve"> by Snaith, West Riding of Yorkshire. Husbandman.</w:t>
      </w:r>
    </w:p>
    <w:p w:rsidR="00172838" w:rsidRDefault="00172838" w:rsidP="00172838">
      <w:pPr>
        <w:rPr>
          <w:rFonts w:ascii="Times New Roman" w:hAnsi="Times New Roman" w:cs="Times New Roman"/>
        </w:rPr>
      </w:pPr>
    </w:p>
    <w:p w:rsidR="00172838" w:rsidRDefault="00172838" w:rsidP="00172838">
      <w:pPr>
        <w:rPr>
          <w:rFonts w:ascii="Times New Roman" w:hAnsi="Times New Roman" w:cs="Times New Roman"/>
        </w:rPr>
      </w:pPr>
    </w:p>
    <w:p w:rsidR="00172838" w:rsidRDefault="00172838" w:rsidP="001728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Richard Hayworth(q.v.) brought a plaint of trespass and making threats against</w:t>
      </w:r>
    </w:p>
    <w:p w:rsidR="00172838" w:rsidRDefault="00172838" w:rsidP="001728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him, Richard Cast(q.v.), William Wright(q.v.), John Wright(q.v.), Robert</w:t>
      </w:r>
    </w:p>
    <w:p w:rsidR="00172838" w:rsidRDefault="00172838" w:rsidP="001728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Went(q.v.) and Richard Rayner(q.v.),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Hensall</w:t>
      </w:r>
      <w:proofErr w:type="spellEnd"/>
      <w:r>
        <w:rPr>
          <w:rFonts w:ascii="Times New Roman" w:hAnsi="Times New Roman" w:cs="Times New Roman"/>
        </w:rPr>
        <w:t xml:space="preserve"> by Snaith, West Riding</w:t>
      </w:r>
    </w:p>
    <w:p w:rsidR="00172838" w:rsidRDefault="00172838" w:rsidP="001728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Yorkshire.</w:t>
      </w:r>
    </w:p>
    <w:p w:rsidR="00172838" w:rsidRDefault="00172838" w:rsidP="001728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0C230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172838" w:rsidRDefault="00172838" w:rsidP="00172838">
      <w:pPr>
        <w:rPr>
          <w:rFonts w:ascii="Times New Roman" w:hAnsi="Times New Roman" w:cs="Times New Roman"/>
        </w:rPr>
      </w:pPr>
    </w:p>
    <w:p w:rsidR="00172838" w:rsidRDefault="00172838" w:rsidP="00172838">
      <w:pPr>
        <w:rPr>
          <w:rFonts w:ascii="Times New Roman" w:hAnsi="Times New Roman" w:cs="Times New Roman"/>
        </w:rPr>
      </w:pPr>
    </w:p>
    <w:p w:rsidR="00172838" w:rsidRDefault="00172838" w:rsidP="00172838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14 January 2018</w:t>
      </w:r>
    </w:p>
    <w:p w:rsidR="006B2F86" w:rsidRPr="00E71FC3" w:rsidRDefault="0017283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2838" w:rsidRDefault="00172838" w:rsidP="00E71FC3">
      <w:r>
        <w:separator/>
      </w:r>
    </w:p>
  </w:endnote>
  <w:endnote w:type="continuationSeparator" w:id="0">
    <w:p w:rsidR="00172838" w:rsidRDefault="0017283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2838" w:rsidRDefault="00172838" w:rsidP="00E71FC3">
      <w:r>
        <w:separator/>
      </w:r>
    </w:p>
  </w:footnote>
  <w:footnote w:type="continuationSeparator" w:id="0">
    <w:p w:rsidR="00172838" w:rsidRDefault="0017283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838"/>
    <w:rsid w:val="00172838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2A7FFB-7DEA-40C0-9FF1-6D9C7C7C6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7283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17283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74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2018-01-17T19:39:00Z</dcterms:created>
  <dcterms:modified xsi:type="dcterms:W3CDTF">2018-01-17T19:40:00Z</dcterms:modified>
</cp:coreProperties>
</file>